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C1D20" w14:textId="77777777" w:rsidR="00F7209E" w:rsidRPr="00F7209E" w:rsidRDefault="00F7209E" w:rsidP="00F7209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KYCHYFF</w:t>
      </w:r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31564BE9" w14:textId="77777777" w:rsidR="00F7209E" w:rsidRPr="00F7209E" w:rsidRDefault="00F7209E" w:rsidP="00F7209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Warmfield</w:t>
      </w:r>
      <w:proofErr w:type="spellEnd"/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West Riding of Yorkshire. Husbandman.</w:t>
      </w:r>
    </w:p>
    <w:p w14:paraId="56AB0A14" w14:textId="77777777" w:rsidR="00F7209E" w:rsidRPr="00F7209E" w:rsidRDefault="00F7209E" w:rsidP="00F7209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AAE7256" w14:textId="77777777" w:rsidR="00F7209E" w:rsidRPr="00F7209E" w:rsidRDefault="00F7209E" w:rsidP="00F7209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1653B9D" w14:textId="77777777" w:rsidR="00F7209E" w:rsidRPr="00F7209E" w:rsidRDefault="00F7209E" w:rsidP="00F7209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Gilbert </w:t>
      </w:r>
      <w:proofErr w:type="spellStart"/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Leventhorp</w:t>
      </w:r>
      <w:proofErr w:type="spellEnd"/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him.</w:t>
      </w:r>
    </w:p>
    <w:p w14:paraId="73ACBEF0" w14:textId="77777777" w:rsidR="00F7209E" w:rsidRPr="00F7209E" w:rsidRDefault="00F7209E" w:rsidP="00F7209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7209E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7209E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4525F346" w14:textId="77777777" w:rsidR="00F7209E" w:rsidRPr="00F7209E" w:rsidRDefault="00F7209E" w:rsidP="00F7209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BF2A875" w14:textId="77777777" w:rsidR="00F7209E" w:rsidRPr="00F7209E" w:rsidRDefault="00F7209E" w:rsidP="00F7209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7357D27" w14:textId="77777777" w:rsidR="00F7209E" w:rsidRPr="00F7209E" w:rsidRDefault="00F7209E" w:rsidP="00F7209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7209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6 August 2021</w:t>
      </w:r>
    </w:p>
    <w:p w14:paraId="753813EC" w14:textId="77777777" w:rsidR="00BA00AB" w:rsidRPr="00F7209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720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C7E52" w14:textId="77777777" w:rsidR="00F7209E" w:rsidRDefault="00F7209E" w:rsidP="009139A6">
      <w:r>
        <w:separator/>
      </w:r>
    </w:p>
  </w:endnote>
  <w:endnote w:type="continuationSeparator" w:id="0">
    <w:p w14:paraId="0820ED43" w14:textId="77777777" w:rsidR="00F7209E" w:rsidRDefault="00F720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0E1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CA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AD5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138A7" w14:textId="77777777" w:rsidR="00F7209E" w:rsidRDefault="00F7209E" w:rsidP="009139A6">
      <w:r>
        <w:separator/>
      </w:r>
    </w:p>
  </w:footnote>
  <w:footnote w:type="continuationSeparator" w:id="0">
    <w:p w14:paraId="470FE71D" w14:textId="77777777" w:rsidR="00F7209E" w:rsidRDefault="00F720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15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F28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AF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09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52B8B"/>
  <w15:chartTrackingRefBased/>
  <w15:docId w15:val="{D324624E-1F98-4105-88DA-BB9D6BCDD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720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2021-09-30T15:49:00Z</dcterms:created>
  <dcterms:modified xsi:type="dcterms:W3CDTF">2021-09-30T15:50:00Z</dcterms:modified>
</cp:coreProperties>
</file>